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318FCC" w14:textId="09617EBF" w:rsidR="004B135A" w:rsidRDefault="004B135A" w:rsidP="004B135A">
      <w:pPr>
        <w:pStyle w:val="NoSpacing"/>
      </w:pPr>
      <w:r>
        <w:rPr>
          <w:u w:val="single"/>
        </w:rPr>
        <w:t>Thomas W</w:t>
      </w:r>
      <w:r>
        <w:rPr>
          <w:u w:val="single"/>
        </w:rPr>
        <w:t>H</w:t>
      </w:r>
      <w:bookmarkStart w:id="0" w:name="_GoBack"/>
      <w:bookmarkEnd w:id="0"/>
      <w:r>
        <w:rPr>
          <w:u w:val="single"/>
        </w:rPr>
        <w:t>ITTINGTON</w:t>
      </w:r>
      <w:r>
        <w:t xml:space="preserve">      (d.1491)</w:t>
      </w:r>
    </w:p>
    <w:p w14:paraId="70662FD1" w14:textId="77777777" w:rsidR="004B135A" w:rsidRDefault="004B135A" w:rsidP="004B135A">
      <w:pPr>
        <w:pStyle w:val="NoSpacing"/>
      </w:pPr>
    </w:p>
    <w:p w14:paraId="1B45534C" w14:textId="77777777" w:rsidR="004B135A" w:rsidRDefault="004B135A" w:rsidP="004B135A">
      <w:pPr>
        <w:pStyle w:val="NoSpacing"/>
      </w:pPr>
    </w:p>
    <w:p w14:paraId="4D995384" w14:textId="77777777" w:rsidR="004B135A" w:rsidRDefault="004B135A" w:rsidP="004B135A">
      <w:pPr>
        <w:pStyle w:val="NoSpacing"/>
      </w:pPr>
      <w:r>
        <w:t xml:space="preserve">Son of Guy </w:t>
      </w:r>
      <w:proofErr w:type="gramStart"/>
      <w:r>
        <w:t>Whittington(</w:t>
      </w:r>
      <w:proofErr w:type="gramEnd"/>
      <w:r>
        <w:t>d.1440)(q.v.) and Cecily Browning.  (ibid.)</w:t>
      </w:r>
    </w:p>
    <w:p w14:paraId="0E25BEAE" w14:textId="77777777" w:rsidR="004B135A" w:rsidRDefault="004B135A" w:rsidP="004B135A">
      <w:pPr>
        <w:pStyle w:val="NoSpacing"/>
      </w:pPr>
      <w:r>
        <w:t>(“The Whittington Story” by Michael Whittington p.43)</w:t>
      </w:r>
    </w:p>
    <w:p w14:paraId="5910D6E0" w14:textId="77777777" w:rsidR="004B135A" w:rsidRDefault="004B135A" w:rsidP="004B135A">
      <w:pPr>
        <w:pStyle w:val="NoSpacing"/>
      </w:pPr>
      <w:r>
        <w:t>= Margaret(q.v.), daughter of John Edwards.  (ibid.)</w:t>
      </w:r>
    </w:p>
    <w:p w14:paraId="76103C05" w14:textId="77777777" w:rsidR="004B135A" w:rsidRDefault="004B135A" w:rsidP="004B135A">
      <w:pPr>
        <w:pStyle w:val="NoSpacing"/>
      </w:pPr>
      <w:r>
        <w:t>Daughter:   Maud(q.v.) = William Wye.   (ibid.)</w:t>
      </w:r>
    </w:p>
    <w:p w14:paraId="67DB7430" w14:textId="77777777" w:rsidR="004B135A" w:rsidRDefault="004B135A" w:rsidP="004B135A">
      <w:pPr>
        <w:pStyle w:val="NoSpacing"/>
      </w:pPr>
    </w:p>
    <w:p w14:paraId="690556B0" w14:textId="77777777" w:rsidR="004B135A" w:rsidRDefault="004B135A" w:rsidP="004B135A">
      <w:pPr>
        <w:pStyle w:val="NoSpacing"/>
      </w:pPr>
    </w:p>
    <w:p w14:paraId="0CDB8471" w14:textId="77777777" w:rsidR="004B135A" w:rsidRDefault="004B135A" w:rsidP="004B135A">
      <w:pPr>
        <w:pStyle w:val="NoSpacing"/>
      </w:pPr>
      <w:r>
        <w:t>7 May 2018</w:t>
      </w:r>
    </w:p>
    <w:p w14:paraId="5C74A91B" w14:textId="77777777" w:rsidR="006B2F86" w:rsidRPr="00E71FC3" w:rsidRDefault="004B135A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39CBE" w14:textId="77777777" w:rsidR="004B135A" w:rsidRDefault="004B135A" w:rsidP="00E71FC3">
      <w:pPr>
        <w:spacing w:after="0" w:line="240" w:lineRule="auto"/>
      </w:pPr>
      <w:r>
        <w:separator/>
      </w:r>
    </w:p>
  </w:endnote>
  <w:endnote w:type="continuationSeparator" w:id="0">
    <w:p w14:paraId="327F796F" w14:textId="77777777" w:rsidR="004B135A" w:rsidRDefault="004B135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87CC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B2628" w14:textId="77777777" w:rsidR="004B135A" w:rsidRDefault="004B135A" w:rsidP="00E71FC3">
      <w:pPr>
        <w:spacing w:after="0" w:line="240" w:lineRule="auto"/>
      </w:pPr>
      <w:r>
        <w:separator/>
      </w:r>
    </w:p>
  </w:footnote>
  <w:footnote w:type="continuationSeparator" w:id="0">
    <w:p w14:paraId="66906AAB" w14:textId="77777777" w:rsidR="004B135A" w:rsidRDefault="004B135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35A"/>
    <w:rsid w:val="001A7C09"/>
    <w:rsid w:val="004B135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3689F"/>
  <w15:chartTrackingRefBased/>
  <w15:docId w15:val="{E8E2A571-5816-4E7A-AA33-1341F07E4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2018-10-02T18:51:00Z</dcterms:created>
  <dcterms:modified xsi:type="dcterms:W3CDTF">2018-10-02T18:51:00Z</dcterms:modified>
</cp:coreProperties>
</file>